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DF" w:rsidRDefault="000073DF" w:rsidP="007D4A45">
      <w:pPr>
        <w:pStyle w:val="titlep"/>
      </w:pPr>
      <w:r>
        <w:t>РЕЕСТР ПУСТУЮЩИХ ДОМОВ</w:t>
      </w:r>
    </w:p>
    <w:p w:rsidR="000073DF" w:rsidRPr="007D4A45" w:rsidRDefault="000073DF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57"/>
        <w:gridCol w:w="24"/>
        <w:gridCol w:w="82"/>
        <w:gridCol w:w="1336"/>
      </w:tblGrid>
      <w:tr w:rsidR="000073D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0073D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115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Свирбы</w:t>
            </w:r>
          </w:p>
        </w:tc>
      </w:tr>
      <w:tr w:rsidR="000073D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0073D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994E39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Запрудная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9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0073DF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48,3 кв. метров"/>
              </w:smartTagPr>
              <w:r>
                <w:rPr>
                  <w:lang w:eastAsia="en-US"/>
                </w:rPr>
                <w:t>48,3</w:t>
              </w:r>
              <w:r w:rsidRPr="00BB55A1">
                <w:rPr>
                  <w:i/>
                  <w:lang w:eastAsia="en-US"/>
                </w:rPr>
                <w:t xml:space="preserve"> кв. метров</w:t>
              </w:r>
            </w:smartTag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6,5х8,0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7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1969 года постройки</w:t>
            </w:r>
          </w:p>
        </w:tc>
      </w:tr>
      <w:tr w:rsidR="000073D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0073D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- отсутствует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0073DF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0073D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Хоменков Михаил Яковлевич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3E299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17.12.2021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896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20.12.2021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073DF" w:rsidRPr="00BB55A1" w:rsidRDefault="000073D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073D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073DF" w:rsidRPr="00BB55A1" w:rsidRDefault="000073D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0073DF" w:rsidRDefault="000073DF" w:rsidP="00992231">
      <w:pPr>
        <w:pStyle w:val="endform"/>
        <w:ind w:firstLine="0"/>
      </w:pPr>
    </w:p>
    <w:sectPr w:rsidR="000073DF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073DF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2203E"/>
    <w:rsid w:val="00141418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E7EFC"/>
    <w:rsid w:val="002F182B"/>
    <w:rsid w:val="002F61F6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0615E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36F68"/>
    <w:rsid w:val="00541CA2"/>
    <w:rsid w:val="005668F0"/>
    <w:rsid w:val="0057625A"/>
    <w:rsid w:val="00581533"/>
    <w:rsid w:val="00595722"/>
    <w:rsid w:val="005B030F"/>
    <w:rsid w:val="005B7416"/>
    <w:rsid w:val="005F6589"/>
    <w:rsid w:val="005F7324"/>
    <w:rsid w:val="00602D2D"/>
    <w:rsid w:val="00607DFA"/>
    <w:rsid w:val="00632533"/>
    <w:rsid w:val="006362C4"/>
    <w:rsid w:val="00640625"/>
    <w:rsid w:val="006550B7"/>
    <w:rsid w:val="00685563"/>
    <w:rsid w:val="00687333"/>
    <w:rsid w:val="006C505D"/>
    <w:rsid w:val="006F39E5"/>
    <w:rsid w:val="006F4FC6"/>
    <w:rsid w:val="0070534F"/>
    <w:rsid w:val="007559C2"/>
    <w:rsid w:val="00776853"/>
    <w:rsid w:val="007800F4"/>
    <w:rsid w:val="00786E6E"/>
    <w:rsid w:val="00797501"/>
    <w:rsid w:val="007A5807"/>
    <w:rsid w:val="007A6BF6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3CA3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30BE5"/>
    <w:rsid w:val="00A62FB0"/>
    <w:rsid w:val="00A6507F"/>
    <w:rsid w:val="00A8020A"/>
    <w:rsid w:val="00A909E4"/>
    <w:rsid w:val="00A967FE"/>
    <w:rsid w:val="00AA4667"/>
    <w:rsid w:val="00AB0F7B"/>
    <w:rsid w:val="00AD054E"/>
    <w:rsid w:val="00AD3E91"/>
    <w:rsid w:val="00AD67F9"/>
    <w:rsid w:val="00AD7056"/>
    <w:rsid w:val="00B05EFC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0292B"/>
    <w:rsid w:val="00C052A7"/>
    <w:rsid w:val="00C17C34"/>
    <w:rsid w:val="00C266B3"/>
    <w:rsid w:val="00C555EC"/>
    <w:rsid w:val="00C73153"/>
    <w:rsid w:val="00C75B8C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CE721E"/>
    <w:rsid w:val="00D07B79"/>
    <w:rsid w:val="00D1051C"/>
    <w:rsid w:val="00D2458E"/>
    <w:rsid w:val="00D266C4"/>
    <w:rsid w:val="00D33A2C"/>
    <w:rsid w:val="00D3620C"/>
    <w:rsid w:val="00D44E33"/>
    <w:rsid w:val="00D5669F"/>
    <w:rsid w:val="00D6092C"/>
    <w:rsid w:val="00D60F4D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7589C"/>
    <w:rsid w:val="00E8638A"/>
    <w:rsid w:val="00E95C00"/>
    <w:rsid w:val="00EA283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6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632</Words>
  <Characters>3608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2022-02-08T14:39:00Z</dcterms:created>
  <dcterms:modified xsi:type="dcterms:W3CDTF">2022-02-08T14:39:00Z</dcterms:modified>
</cp:coreProperties>
</file>